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31A18">
        <w:rPr>
          <w:rFonts w:cs="Arial"/>
          <w:b/>
          <w:caps/>
          <w:sz w:val="28"/>
          <w:szCs w:val="28"/>
        </w:rPr>
        <w:t>1241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31A1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31A18">
              <w:rPr>
                <w:rFonts w:cs="Arial"/>
                <w:sz w:val="20"/>
                <w:szCs w:val="20"/>
              </w:rPr>
              <w:t xml:space="preserve">Ao Prefeito, juntamente com a Secretaria de Infraestrutura, para que sejam tomadas as providências cabíveis visando a que se faça a manutenção asfáltica por toda a extensão da Avenida </w:t>
            </w:r>
            <w:proofErr w:type="spellStart"/>
            <w:r w:rsidRPr="00F31A18">
              <w:rPr>
                <w:rFonts w:cs="Arial"/>
                <w:sz w:val="20"/>
                <w:szCs w:val="20"/>
              </w:rPr>
              <w:t>Málek</w:t>
            </w:r>
            <w:proofErr w:type="spellEnd"/>
            <w:r w:rsidRPr="00F31A18">
              <w:rPr>
                <w:rFonts w:cs="Arial"/>
                <w:sz w:val="20"/>
                <w:szCs w:val="20"/>
              </w:rPr>
              <w:t xml:space="preserve"> Assad, no Jardim Santa Maria.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31A18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F31A18" w:rsidRPr="00F31A18">
        <w:rPr>
          <w:rFonts w:cs="Arial"/>
        </w:rPr>
        <w:t xml:space="preserve">juntamente com a Secretaria de Infraestrutura, para que sejam tomadas as providências cabíveis visando a que se faça a manutenção asfáltica por toda a extensão da Avenida </w:t>
      </w:r>
      <w:proofErr w:type="spellStart"/>
      <w:r w:rsidR="00F31A18" w:rsidRPr="00F31A18">
        <w:rPr>
          <w:rFonts w:cs="Arial"/>
        </w:rPr>
        <w:t>Málek</w:t>
      </w:r>
      <w:proofErr w:type="spellEnd"/>
      <w:r w:rsidR="00F31A18" w:rsidRPr="00F31A18">
        <w:rPr>
          <w:rFonts w:cs="Arial"/>
        </w:rPr>
        <w:t xml:space="preserve"> Assad, no Jardim Santa Maria.</w:t>
      </w:r>
    </w:p>
    <w:p w:rsidR="00F31A18" w:rsidRDefault="00F31A1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>A situação desta avenida, que é uma das vias de acesso a nossa cidade, possui diversos pontos com buracos e declínios, prejudicando a fluidez do trânsito e a mobilidade urbana daqueles que a utilizam todos os</w:t>
      </w:r>
      <w:r>
        <w:t xml:space="preserve"> dias.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31A18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31A18" w:rsidRPr="005D429C" w:rsidRDefault="00F31A18" w:rsidP="00F31A18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F31A18" w:rsidRPr="005D429C" w:rsidRDefault="00F31A18" w:rsidP="00F31A1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F31A18" w:rsidRDefault="00F31A18" w:rsidP="00F31A18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  <w:bookmarkStart w:id="0" w:name="_GoBack"/>
      <w:bookmarkEnd w:id="0"/>
    </w:p>
    <w:sectPr w:rsidR="00F31A1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7AD" w:rsidRDefault="003217AD">
      <w:r>
        <w:separator/>
      </w:r>
    </w:p>
  </w:endnote>
  <w:endnote w:type="continuationSeparator" w:id="0">
    <w:p w:rsidR="003217AD" w:rsidRDefault="0032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7AD" w:rsidRDefault="003217AD">
      <w:r>
        <w:separator/>
      </w:r>
    </w:p>
  </w:footnote>
  <w:footnote w:type="continuationSeparator" w:id="0">
    <w:p w:rsidR="003217AD" w:rsidRDefault="00321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1A1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1A1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17AD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2861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669F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31A18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89828-3CA1-4736-A7F6-E00F4DA4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1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2021-05-10T13:55:00Z</dcterms:created>
  <dcterms:modified xsi:type="dcterms:W3CDTF">2021-05-10T14:05:00Z</dcterms:modified>
</cp:coreProperties>
</file>